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B5F3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SWETY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47E8EB7E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Thaxted, Essex. </w:t>
      </w:r>
    </w:p>
    <w:p w14:paraId="4D9F0DCD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140D2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809FD8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3E80D5FE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9E57C6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A3ED1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68A361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They made a plaint of trespass and assault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Tourteloof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095096B6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Thaxted(q.v.).   (ibid.)</w:t>
      </w:r>
    </w:p>
    <w:p w14:paraId="73B268C1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69AD80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1C4DD" w14:textId="77777777" w:rsidR="00F44A3A" w:rsidRDefault="00F44A3A" w:rsidP="00F44A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p w14:paraId="239CB9A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CC452" w14:textId="77777777" w:rsidR="00F44A3A" w:rsidRDefault="00F44A3A" w:rsidP="009139A6">
      <w:r>
        <w:separator/>
      </w:r>
    </w:p>
  </w:endnote>
  <w:endnote w:type="continuationSeparator" w:id="0">
    <w:p w14:paraId="2DD0B69A" w14:textId="77777777" w:rsidR="00F44A3A" w:rsidRDefault="00F44A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9D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B7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37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B8C31" w14:textId="77777777" w:rsidR="00F44A3A" w:rsidRDefault="00F44A3A" w:rsidP="009139A6">
      <w:r>
        <w:separator/>
      </w:r>
    </w:p>
  </w:footnote>
  <w:footnote w:type="continuationSeparator" w:id="0">
    <w:p w14:paraId="19969CC2" w14:textId="77777777" w:rsidR="00F44A3A" w:rsidRDefault="00F44A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DA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3C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F3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3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4A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65514"/>
  <w15:chartTrackingRefBased/>
  <w15:docId w15:val="{E78D1536-E5B2-4AA5-8DDC-B6A49734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4A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2022-06-28T19:14:00Z</dcterms:created>
  <dcterms:modified xsi:type="dcterms:W3CDTF">2022-06-28T19:15:00Z</dcterms:modified>
</cp:coreProperties>
</file>